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804" w:rsidRDefault="00BC1804" w:rsidP="00BC18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MAAS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fl.1474)</w:t>
      </w:r>
    </w:p>
    <w:p w:rsidR="00BC1804" w:rsidRDefault="00BC1804" w:rsidP="00BC18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Orford, Suffolk.</w:t>
      </w:r>
    </w:p>
    <w:p w:rsidR="00BC1804" w:rsidRDefault="00BC1804" w:rsidP="00BC18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1804" w:rsidRDefault="00BC1804" w:rsidP="00BC18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1804" w:rsidRDefault="00BC1804" w:rsidP="00BC18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May1474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Buntyng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chaplain(q.v.), </w:t>
      </w:r>
      <w:proofErr w:type="spellStart"/>
      <w:r>
        <w:rPr>
          <w:rFonts w:ascii="Times New Roman" w:hAnsi="Times New Roman" w:cs="Times New Roman"/>
          <w:sz w:val="24"/>
          <w:szCs w:val="24"/>
        </w:rPr>
        <w:t>enfeoffed</w:t>
      </w:r>
      <w:proofErr w:type="spellEnd"/>
    </w:p>
    <w:p w:rsidR="00BC1804" w:rsidRDefault="00BC1804" w:rsidP="00BC18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Toek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others of a cottage with an adjacent garden in </w:t>
      </w:r>
    </w:p>
    <w:p w:rsidR="00BC1804" w:rsidRDefault="00BC1804" w:rsidP="00BC18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Orford.</w:t>
      </w:r>
    </w:p>
    <w:p w:rsidR="00BC1804" w:rsidRDefault="00BC1804" w:rsidP="00BC18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(www.discovery.nationalarchives.gov.uk   ref. EE 5/6/32)</w:t>
      </w:r>
    </w:p>
    <w:p w:rsidR="00BC1804" w:rsidRDefault="00BC1804" w:rsidP="00BC18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1804" w:rsidRDefault="00BC1804" w:rsidP="00BC18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1804" w:rsidRPr="009A6803" w:rsidRDefault="00BC1804" w:rsidP="00BC18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2016</w:t>
      </w:r>
    </w:p>
    <w:p w:rsidR="006B2F86" w:rsidRPr="00BC1804" w:rsidRDefault="00BC180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BC180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804" w:rsidRDefault="00BC1804" w:rsidP="00E71FC3">
      <w:pPr>
        <w:spacing w:after="0" w:line="240" w:lineRule="auto"/>
      </w:pPr>
      <w:r>
        <w:separator/>
      </w:r>
    </w:p>
  </w:endnote>
  <w:endnote w:type="continuationSeparator" w:id="0">
    <w:p w:rsidR="00BC1804" w:rsidRDefault="00BC18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804" w:rsidRDefault="00BC1804" w:rsidP="00E71FC3">
      <w:pPr>
        <w:spacing w:after="0" w:line="240" w:lineRule="auto"/>
      </w:pPr>
      <w:r>
        <w:separator/>
      </w:r>
    </w:p>
  </w:footnote>
  <w:footnote w:type="continuationSeparator" w:id="0">
    <w:p w:rsidR="00BC1804" w:rsidRDefault="00BC18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804"/>
    <w:rsid w:val="00AB52E8"/>
    <w:rsid w:val="00B16D3F"/>
    <w:rsid w:val="00BC180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DD04E"/>
  <w15:chartTrackingRefBased/>
  <w15:docId w15:val="{594D30E7-AD80-4410-B9E9-F33F48D81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2016-03-05T21:47:00Z</dcterms:created>
  <dcterms:modified xsi:type="dcterms:W3CDTF">2016-03-05T21:49:00Z</dcterms:modified>
</cp:coreProperties>
</file>